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7940A" w14:textId="77777777" w:rsidR="00BF4E81" w:rsidRDefault="00BF4E81" w:rsidP="00BF4E81">
      <w:pPr>
        <w:pStyle w:val="NoSpacing"/>
      </w:pPr>
      <w:r>
        <w:rPr>
          <w:u w:val="single"/>
        </w:rPr>
        <w:t>Margaret ALESTRE</w:t>
      </w:r>
      <w:r>
        <w:t xml:space="preserve">       (fl.1480)</w:t>
      </w:r>
    </w:p>
    <w:p w14:paraId="7166FB27" w14:textId="77777777" w:rsidR="00BF4E81" w:rsidRDefault="00BF4E81" w:rsidP="00BF4E81">
      <w:pPr>
        <w:pStyle w:val="NoSpacing"/>
      </w:pPr>
    </w:p>
    <w:p w14:paraId="16BDF7DD" w14:textId="77777777" w:rsidR="00BF4E81" w:rsidRDefault="00BF4E81" w:rsidP="00BF4E81">
      <w:pPr>
        <w:pStyle w:val="NoSpacing"/>
      </w:pPr>
    </w:p>
    <w:p w14:paraId="10DA93F5" w14:textId="77777777" w:rsidR="00BF4E81" w:rsidRDefault="00BF4E81" w:rsidP="00BF4E81">
      <w:pPr>
        <w:pStyle w:val="NoSpacing"/>
      </w:pPr>
      <w:r>
        <w:tab/>
        <w:t>1480</w:t>
      </w:r>
      <w:r>
        <w:tab/>
        <w:t xml:space="preserve">She and John </w:t>
      </w:r>
      <w:proofErr w:type="spellStart"/>
      <w:r>
        <w:t>Alestre</w:t>
      </w:r>
      <w:proofErr w:type="spellEnd"/>
      <w:r>
        <w:t xml:space="preserve">, clerk(q.v.), as the executors of Thomas </w:t>
      </w:r>
      <w:proofErr w:type="spellStart"/>
      <w:r>
        <w:t>Alestre</w:t>
      </w:r>
      <w:proofErr w:type="spellEnd"/>
      <w:r>
        <w:t xml:space="preserve"> of</w:t>
      </w:r>
    </w:p>
    <w:p w14:paraId="2C6ADA19" w14:textId="77777777" w:rsidR="00BF4E81" w:rsidRDefault="00BF4E81" w:rsidP="00BF4E81">
      <w:pPr>
        <w:pStyle w:val="NoSpacing"/>
      </w:pPr>
      <w:r>
        <w:tab/>
      </w:r>
      <w:r>
        <w:tab/>
        <w:t xml:space="preserve">Nottingham(q.v.), made a plaint against Sir John </w:t>
      </w:r>
      <w:proofErr w:type="spellStart"/>
      <w:r>
        <w:t>Busshe</w:t>
      </w:r>
      <w:proofErr w:type="spellEnd"/>
      <w:r>
        <w:t xml:space="preserve"> of </w:t>
      </w:r>
      <w:proofErr w:type="spellStart"/>
      <w:r>
        <w:t>Scotton</w:t>
      </w:r>
      <w:proofErr w:type="spellEnd"/>
      <w:r>
        <w:t>,</w:t>
      </w:r>
    </w:p>
    <w:p w14:paraId="1A3DBE7C" w14:textId="77777777" w:rsidR="00BF4E81" w:rsidRDefault="00BF4E81" w:rsidP="00BF4E81">
      <w:pPr>
        <w:pStyle w:val="NoSpacing"/>
      </w:pPr>
      <w:r>
        <w:tab/>
      </w:r>
      <w:r>
        <w:tab/>
        <w:t>Lincolnshire(q.v.).</w:t>
      </w:r>
    </w:p>
    <w:p w14:paraId="4DC166E0" w14:textId="77777777" w:rsidR="00BF4E81" w:rsidRDefault="00BF4E81" w:rsidP="00BF4E81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0F947253" w14:textId="77777777" w:rsidR="00BF4E81" w:rsidRDefault="00BF4E81" w:rsidP="00BF4E81">
      <w:pPr>
        <w:pStyle w:val="NoSpacing"/>
      </w:pPr>
    </w:p>
    <w:p w14:paraId="4CF2908D" w14:textId="77777777" w:rsidR="00BF4E81" w:rsidRDefault="00BF4E81" w:rsidP="00BF4E81">
      <w:pPr>
        <w:pStyle w:val="NoSpacing"/>
      </w:pPr>
    </w:p>
    <w:p w14:paraId="10A0461F" w14:textId="77777777" w:rsidR="00BF4E81" w:rsidRDefault="00BF4E81" w:rsidP="00BF4E81">
      <w:pPr>
        <w:pStyle w:val="NoSpacing"/>
      </w:pPr>
      <w:r>
        <w:t>16 August 2019</w:t>
      </w:r>
    </w:p>
    <w:p w14:paraId="6DFEAB72" w14:textId="77777777" w:rsidR="006B2F86" w:rsidRPr="00E71FC3" w:rsidRDefault="00BF4E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57E26" w14:textId="77777777" w:rsidR="00BF4E81" w:rsidRDefault="00BF4E81" w:rsidP="00E71FC3">
      <w:pPr>
        <w:spacing w:after="0" w:line="240" w:lineRule="auto"/>
      </w:pPr>
      <w:r>
        <w:separator/>
      </w:r>
    </w:p>
  </w:endnote>
  <w:endnote w:type="continuationSeparator" w:id="0">
    <w:p w14:paraId="67CDA17A" w14:textId="77777777" w:rsidR="00BF4E81" w:rsidRDefault="00BF4E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CBB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41EBC" w14:textId="77777777" w:rsidR="00BF4E81" w:rsidRDefault="00BF4E81" w:rsidP="00E71FC3">
      <w:pPr>
        <w:spacing w:after="0" w:line="240" w:lineRule="auto"/>
      </w:pPr>
      <w:r>
        <w:separator/>
      </w:r>
    </w:p>
  </w:footnote>
  <w:footnote w:type="continuationSeparator" w:id="0">
    <w:p w14:paraId="518E9ABA" w14:textId="77777777" w:rsidR="00BF4E81" w:rsidRDefault="00BF4E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81"/>
    <w:rsid w:val="001A7C09"/>
    <w:rsid w:val="00577BD5"/>
    <w:rsid w:val="00656CBA"/>
    <w:rsid w:val="006A1F77"/>
    <w:rsid w:val="00733BE7"/>
    <w:rsid w:val="00AB52E8"/>
    <w:rsid w:val="00B16D3F"/>
    <w:rsid w:val="00BB41AC"/>
    <w:rsid w:val="00BF4E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8573F"/>
  <w15:chartTrackingRefBased/>
  <w15:docId w15:val="{CD978B90-14E5-4209-8CF0-D3FD5213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F4E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2019-10-09T18:37:00Z</dcterms:created>
  <dcterms:modified xsi:type="dcterms:W3CDTF">2019-10-09T18:38:00Z</dcterms:modified>
</cp:coreProperties>
</file>